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9AB1A"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6125B8E5"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7F3308B9"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63E291BF"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05FE4600"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06D019E9"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787EC40D"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323420B5"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14D78E82"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2C82C108"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F342567"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7E8B9D8E"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4D28592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1FF218A6"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25A8511A"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453C2025"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EAA1325"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4DAD34E7"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08D3602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301D8B85"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787E39BD"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1D7A125B"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6F1EE8EC"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0FDAAAF6"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requirements or does it have to be an SBE specifically? </w:t>
      </w:r>
    </w:p>
    <w:p w14:paraId="52DD5158"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provided,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0F867CBB"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356BCAA8" w14:textId="77777777" w:rsidR="00284ED4" w:rsidRDefault="00284ED4" w:rsidP="00284ED4">
      <w:pPr>
        <w:jc w:val="center"/>
        <w:rPr>
          <w:rFonts w:ascii="Arial" w:eastAsia="Calibri" w:hAnsi="Arial" w:cs="Arial"/>
          <w:b/>
          <w:bCs/>
          <w:sz w:val="21"/>
          <w:szCs w:val="21"/>
        </w:rPr>
      </w:pPr>
    </w:p>
    <w:p w14:paraId="034A55C5"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55C905A9"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1BEB0CD9"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2358B341"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1CE196F6"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156926BF"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7E003CE2"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6A2C9F96" w14:textId="77777777" w:rsidR="00441FA2" w:rsidRDefault="00441FA2" w:rsidP="00284ED4">
      <w:pPr>
        <w:tabs>
          <w:tab w:val="left" w:pos="-900"/>
        </w:tabs>
        <w:ind w:left="-810"/>
        <w:contextualSpacing/>
        <w:rPr>
          <w:rFonts w:ascii="Arial" w:eastAsia="Calibri" w:hAnsi="Arial" w:cs="Arial"/>
          <w:sz w:val="21"/>
          <w:szCs w:val="21"/>
        </w:rPr>
      </w:pPr>
    </w:p>
    <w:p w14:paraId="4CF33680"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297EB3C1"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7CC2B220" w14:textId="77777777" w:rsidR="005F6A37" w:rsidRDefault="005F6A37" w:rsidP="00973D4F">
      <w:pPr>
        <w:tabs>
          <w:tab w:val="left" w:pos="-900"/>
        </w:tabs>
        <w:ind w:left="-720"/>
        <w:contextualSpacing/>
        <w:rPr>
          <w:rFonts w:ascii="Arial" w:eastAsia="Calibri" w:hAnsi="Arial" w:cs="Arial"/>
          <w:sz w:val="21"/>
          <w:szCs w:val="21"/>
        </w:rPr>
      </w:pPr>
    </w:p>
    <w:p w14:paraId="54386C9C"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13AB8799"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367DB3C7"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0F669FCE"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6F0D5263"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lastRenderedPageBreak/>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6D1E94C7"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7C690E32" w14:textId="77777777" w:rsidTr="006F7020">
        <w:tc>
          <w:tcPr>
            <w:tcW w:w="10188" w:type="dxa"/>
            <w:shd w:val="clear" w:color="auto" w:fill="BFBFBF"/>
            <w:vAlign w:val="center"/>
          </w:tcPr>
          <w:p w14:paraId="493E7706"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28092FBF" w14:textId="77777777" w:rsidTr="006F7020">
        <w:trPr>
          <w:trHeight w:val="2147"/>
        </w:trPr>
        <w:tc>
          <w:tcPr>
            <w:tcW w:w="10188" w:type="dxa"/>
            <w:shd w:val="clear" w:color="auto" w:fill="auto"/>
          </w:tcPr>
          <w:p w14:paraId="65529F61"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72258D16" w14:textId="77777777" w:rsidTr="006F7020">
              <w:trPr>
                <w:trHeight w:val="288"/>
              </w:trPr>
              <w:tc>
                <w:tcPr>
                  <w:tcW w:w="4135" w:type="dxa"/>
                  <w:shd w:val="clear" w:color="auto" w:fill="auto"/>
                  <w:vAlign w:val="center"/>
                </w:tcPr>
                <w:p w14:paraId="2DB938F6"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35CAFE59"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478C7306"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72AC06FD" w14:textId="77777777" w:rsidTr="006F7020">
              <w:trPr>
                <w:trHeight w:val="288"/>
              </w:trPr>
              <w:tc>
                <w:tcPr>
                  <w:tcW w:w="5305" w:type="dxa"/>
                  <w:gridSpan w:val="2"/>
                  <w:shd w:val="clear" w:color="auto" w:fill="auto"/>
                  <w:vAlign w:val="center"/>
                </w:tcPr>
                <w:p w14:paraId="25A27204"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63FCC204"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68FECB7B" w14:textId="77777777" w:rsidTr="006F7020">
              <w:trPr>
                <w:gridAfter w:val="1"/>
                <w:wAfter w:w="612" w:type="dxa"/>
                <w:trHeight w:val="288"/>
              </w:trPr>
              <w:tc>
                <w:tcPr>
                  <w:tcW w:w="5305" w:type="dxa"/>
                  <w:gridSpan w:val="2"/>
                  <w:shd w:val="clear" w:color="auto" w:fill="auto"/>
                  <w:vAlign w:val="center"/>
                </w:tcPr>
                <w:p w14:paraId="4C951B8F"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0F4F1C56"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2113AC8D" w14:textId="77777777" w:rsidTr="006F7020">
              <w:trPr>
                <w:trHeight w:val="288"/>
              </w:trPr>
              <w:tc>
                <w:tcPr>
                  <w:tcW w:w="9957" w:type="dxa"/>
                  <w:gridSpan w:val="5"/>
                  <w:shd w:val="clear" w:color="auto" w:fill="auto"/>
                  <w:vAlign w:val="center"/>
                </w:tcPr>
                <w:p w14:paraId="11D12F63"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5001ED67" w14:textId="77777777" w:rsidTr="006F7020">
              <w:trPr>
                <w:trHeight w:val="288"/>
              </w:trPr>
              <w:tc>
                <w:tcPr>
                  <w:tcW w:w="5125" w:type="dxa"/>
                  <w:gridSpan w:val="2"/>
                  <w:shd w:val="clear" w:color="auto" w:fill="auto"/>
                  <w:vAlign w:val="center"/>
                </w:tcPr>
                <w:p w14:paraId="0ACF70EC"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532BBD17"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06FB8091" w14:textId="77777777" w:rsidTr="006F7020">
              <w:trPr>
                <w:trHeight w:val="288"/>
              </w:trPr>
              <w:tc>
                <w:tcPr>
                  <w:tcW w:w="5125" w:type="dxa"/>
                  <w:gridSpan w:val="2"/>
                  <w:shd w:val="clear" w:color="auto" w:fill="auto"/>
                  <w:vAlign w:val="center"/>
                </w:tcPr>
                <w:p w14:paraId="74FD5E48"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3716F681"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3DF3E7EA" w14:textId="77777777" w:rsidTr="006F7020">
              <w:trPr>
                <w:trHeight w:val="288"/>
              </w:trPr>
              <w:tc>
                <w:tcPr>
                  <w:tcW w:w="9957" w:type="dxa"/>
                  <w:gridSpan w:val="5"/>
                  <w:shd w:val="clear" w:color="auto" w:fill="auto"/>
                  <w:vAlign w:val="center"/>
                </w:tcPr>
                <w:p w14:paraId="797FFC03"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5114DA58" w14:textId="77777777" w:rsidR="006C15CB" w:rsidRPr="006F7020" w:rsidRDefault="006C15CB" w:rsidP="006F7020">
            <w:pPr>
              <w:tabs>
                <w:tab w:val="left" w:pos="1175"/>
              </w:tabs>
              <w:contextualSpacing/>
              <w:rPr>
                <w:rFonts w:ascii="Arial" w:eastAsia="Calibri" w:hAnsi="Arial" w:cs="Arial"/>
                <w:b/>
                <w:sz w:val="16"/>
                <w:szCs w:val="16"/>
              </w:rPr>
            </w:pPr>
          </w:p>
        </w:tc>
      </w:tr>
    </w:tbl>
    <w:p w14:paraId="03797AB2"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41B3ADFF" w14:textId="77777777" w:rsidTr="006F7020">
        <w:tc>
          <w:tcPr>
            <w:tcW w:w="10188" w:type="dxa"/>
            <w:shd w:val="clear" w:color="auto" w:fill="BFBFBF"/>
            <w:vAlign w:val="center"/>
          </w:tcPr>
          <w:p w14:paraId="6664BD01"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3F2AB4F5" w14:textId="77777777" w:rsidTr="006F7020">
        <w:trPr>
          <w:trHeight w:val="2750"/>
        </w:trPr>
        <w:tc>
          <w:tcPr>
            <w:tcW w:w="10188" w:type="dxa"/>
            <w:shd w:val="clear" w:color="auto" w:fill="auto"/>
          </w:tcPr>
          <w:p w14:paraId="2526F94A"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55CB35C4" w14:textId="77777777" w:rsidTr="006F7020">
              <w:trPr>
                <w:trHeight w:val="288"/>
              </w:trPr>
              <w:tc>
                <w:tcPr>
                  <w:tcW w:w="5125" w:type="dxa"/>
                  <w:shd w:val="clear" w:color="auto" w:fill="auto"/>
                  <w:vAlign w:val="center"/>
                </w:tcPr>
                <w:p w14:paraId="633643B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33D03698"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60CF55D3" w14:textId="77777777" w:rsidTr="006F7020">
              <w:trPr>
                <w:trHeight w:val="288"/>
              </w:trPr>
              <w:tc>
                <w:tcPr>
                  <w:tcW w:w="5125" w:type="dxa"/>
                  <w:shd w:val="clear" w:color="auto" w:fill="auto"/>
                  <w:vAlign w:val="center"/>
                </w:tcPr>
                <w:p w14:paraId="6FDA8428"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2D0CD83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13D60653" w14:textId="77777777" w:rsidTr="006F7020">
              <w:trPr>
                <w:trHeight w:val="288"/>
              </w:trPr>
              <w:tc>
                <w:tcPr>
                  <w:tcW w:w="5125" w:type="dxa"/>
                  <w:vMerge w:val="restart"/>
                  <w:shd w:val="clear" w:color="auto" w:fill="auto"/>
                  <w:vAlign w:val="center"/>
                </w:tcPr>
                <w:p w14:paraId="0D1C6110"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14C45B6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4BF29DC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359B0F8B"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A96A16" w:rsidRPr="006F7020">
                    <w:rPr>
                      <w:rFonts w:ascii="Arial" w:eastAsia="Calibri" w:hAnsi="Arial" w:cs="Arial"/>
                      <w:sz w:val="16"/>
                      <w:szCs w:val="16"/>
                      <w:u w:val="single"/>
                      <w:shd w:val="clear" w:color="auto" w:fill="BFBFBF"/>
                    </w:rPr>
                  </w:r>
                  <w:r w:rsidR="00A96A16" w:rsidRPr="006F7020">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18B008D6"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344FBC3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71F3F52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37109FFA"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5FBFBF1D" w14:textId="77777777" w:rsidTr="006F7020">
              <w:trPr>
                <w:trHeight w:val="288"/>
              </w:trPr>
              <w:tc>
                <w:tcPr>
                  <w:tcW w:w="5125" w:type="dxa"/>
                  <w:vMerge/>
                  <w:shd w:val="clear" w:color="auto" w:fill="auto"/>
                  <w:vAlign w:val="center"/>
                </w:tcPr>
                <w:p w14:paraId="14BD6317"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408F210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4DF2E1C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79CD9AFC" w14:textId="77777777" w:rsidR="00270F89" w:rsidRPr="006F7020" w:rsidRDefault="00270F89" w:rsidP="003617FA">
                  <w:pPr>
                    <w:tabs>
                      <w:tab w:val="left" w:pos="1175"/>
                    </w:tabs>
                    <w:contextualSpacing/>
                    <w:rPr>
                      <w:rFonts w:ascii="Arial" w:eastAsia="Calibri" w:hAnsi="Arial" w:cs="Arial"/>
                      <w:sz w:val="16"/>
                      <w:szCs w:val="16"/>
                    </w:rPr>
                  </w:pPr>
                </w:p>
              </w:tc>
            </w:tr>
          </w:tbl>
          <w:p w14:paraId="5A13A841" w14:textId="77777777" w:rsidR="00270F89" w:rsidRPr="006F7020" w:rsidRDefault="00270F89" w:rsidP="006F7020">
            <w:pPr>
              <w:tabs>
                <w:tab w:val="left" w:pos="1175"/>
              </w:tabs>
              <w:contextualSpacing/>
              <w:rPr>
                <w:rFonts w:ascii="Arial" w:eastAsia="Calibri" w:hAnsi="Arial" w:cs="Arial"/>
                <w:b/>
                <w:sz w:val="16"/>
                <w:szCs w:val="16"/>
              </w:rPr>
            </w:pPr>
          </w:p>
        </w:tc>
      </w:tr>
    </w:tbl>
    <w:p w14:paraId="646CF1B2"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6DBEE30F" w14:textId="77777777" w:rsidTr="006F7020">
        <w:tc>
          <w:tcPr>
            <w:tcW w:w="10188" w:type="dxa"/>
            <w:shd w:val="clear" w:color="auto" w:fill="BFBFBF"/>
            <w:vAlign w:val="center"/>
          </w:tcPr>
          <w:p w14:paraId="42811993"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08AFB6B2" w14:textId="77777777" w:rsidTr="006F7020">
        <w:trPr>
          <w:trHeight w:val="2543"/>
        </w:trPr>
        <w:tc>
          <w:tcPr>
            <w:tcW w:w="10188" w:type="dxa"/>
            <w:shd w:val="clear" w:color="auto" w:fill="auto"/>
          </w:tcPr>
          <w:p w14:paraId="4F199B4D"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3C1806A5" w14:textId="77777777" w:rsidTr="006F7020">
              <w:tc>
                <w:tcPr>
                  <w:tcW w:w="9962" w:type="dxa"/>
                  <w:shd w:val="clear" w:color="auto" w:fill="auto"/>
                </w:tcPr>
                <w:p w14:paraId="2467C5B2"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70752CC2" w14:textId="77777777" w:rsidTr="006F7020">
              <w:tc>
                <w:tcPr>
                  <w:tcW w:w="9962" w:type="dxa"/>
                  <w:shd w:val="clear" w:color="auto" w:fill="auto"/>
                  <w:vAlign w:val="center"/>
                </w:tcPr>
                <w:p w14:paraId="00C3BEA3"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Pr="00AB4B10">
                    <w:rPr>
                      <w:rFonts w:ascii="Arial" w:eastAsia="Calibri" w:hAnsi="Arial" w:cs="Arial"/>
                      <w:bCs/>
                      <w:sz w:val="16"/>
                      <w:szCs w:val="16"/>
                    </w:rPr>
                  </w:r>
                  <w:r w:rsidRPr="00AB4B10">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01DD3233" w14:textId="77777777" w:rsidTr="006F7020">
              <w:tc>
                <w:tcPr>
                  <w:tcW w:w="9962" w:type="dxa"/>
                  <w:shd w:val="clear" w:color="auto" w:fill="auto"/>
                  <w:vAlign w:val="center"/>
                </w:tcPr>
                <w:p w14:paraId="5A42FB7F"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Pr="00AB4B10">
                    <w:rPr>
                      <w:rFonts w:ascii="Arial" w:eastAsia="Calibri" w:hAnsi="Arial" w:cs="Arial"/>
                      <w:b/>
                      <w:sz w:val="16"/>
                      <w:szCs w:val="16"/>
                    </w:rPr>
                  </w:r>
                  <w:r w:rsidRPr="00AB4B10">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56B7279A" w14:textId="77777777" w:rsidR="00925A67" w:rsidRPr="00AB4B10" w:rsidRDefault="00925A67" w:rsidP="006F7020">
                  <w:pPr>
                    <w:tabs>
                      <w:tab w:val="left" w:pos="1175"/>
                    </w:tabs>
                    <w:contextualSpacing/>
                    <w:rPr>
                      <w:rFonts w:ascii="Arial" w:eastAsia="Calibri" w:hAnsi="Arial" w:cs="Arial"/>
                      <w:b/>
                      <w:sz w:val="16"/>
                      <w:szCs w:val="16"/>
                    </w:rPr>
                  </w:pPr>
                </w:p>
                <w:p w14:paraId="4B77316F"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36B05E25"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A96A16" w:rsidRPr="00AB4B10">
                    <w:rPr>
                      <w:rFonts w:ascii="Arial" w:eastAsia="Calibri" w:hAnsi="Arial" w:cs="Arial"/>
                      <w:sz w:val="16"/>
                      <w:szCs w:val="16"/>
                      <w:u w:val="single"/>
                      <w:shd w:val="clear" w:color="auto" w:fill="BFBFBF"/>
                    </w:rPr>
                  </w:r>
                  <w:r w:rsidR="00A96A16" w:rsidRPr="00AB4B10">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27187DB8"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719BD23C"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1DDB7F4F" w14:textId="77777777" w:rsidR="00925A67" w:rsidRPr="006F7020" w:rsidRDefault="00925A67" w:rsidP="006F7020">
            <w:pPr>
              <w:tabs>
                <w:tab w:val="left" w:pos="1175"/>
              </w:tabs>
              <w:contextualSpacing/>
              <w:rPr>
                <w:rFonts w:ascii="Arial" w:eastAsia="Calibri" w:hAnsi="Arial" w:cs="Arial"/>
                <w:b/>
                <w:sz w:val="16"/>
                <w:szCs w:val="16"/>
              </w:rPr>
            </w:pPr>
          </w:p>
        </w:tc>
      </w:tr>
    </w:tbl>
    <w:p w14:paraId="58008F99" w14:textId="77777777" w:rsidR="00270F89" w:rsidRDefault="00270F89">
      <w:pPr>
        <w:rPr>
          <w:rFonts w:ascii="Arial" w:eastAsia="Calibri" w:hAnsi="Arial" w:cs="Arial"/>
          <w:b/>
          <w:sz w:val="18"/>
          <w:szCs w:val="18"/>
        </w:rPr>
      </w:pPr>
    </w:p>
    <w:p w14:paraId="2891BE9E" w14:textId="77777777" w:rsidR="00735D6D" w:rsidRDefault="00735D6D">
      <w:pPr>
        <w:rPr>
          <w:rFonts w:ascii="Arial" w:eastAsia="Calibri" w:hAnsi="Arial" w:cs="Arial"/>
          <w:b/>
          <w:sz w:val="18"/>
          <w:szCs w:val="18"/>
        </w:rPr>
      </w:pPr>
    </w:p>
    <w:p w14:paraId="7A4A8BA9" w14:textId="77777777" w:rsidR="00735D6D" w:rsidRDefault="00735D6D">
      <w:pPr>
        <w:rPr>
          <w:rFonts w:ascii="Arial" w:eastAsia="Calibri" w:hAnsi="Arial" w:cs="Arial"/>
          <w:b/>
          <w:sz w:val="18"/>
          <w:szCs w:val="18"/>
        </w:rPr>
      </w:pPr>
    </w:p>
    <w:p w14:paraId="18DCD18D" w14:textId="77777777" w:rsidR="00735D6D" w:rsidRDefault="00735D6D">
      <w:pPr>
        <w:rPr>
          <w:rFonts w:ascii="Arial" w:eastAsia="Calibri" w:hAnsi="Arial" w:cs="Arial"/>
          <w:b/>
          <w:sz w:val="18"/>
          <w:szCs w:val="18"/>
        </w:rPr>
      </w:pPr>
    </w:p>
    <w:p w14:paraId="6A5FCB23" w14:textId="77777777" w:rsidR="00735D6D" w:rsidRDefault="00735D6D">
      <w:pPr>
        <w:rPr>
          <w:rFonts w:ascii="Arial" w:eastAsia="Calibri" w:hAnsi="Arial" w:cs="Arial"/>
          <w:b/>
          <w:sz w:val="18"/>
          <w:szCs w:val="18"/>
        </w:rPr>
      </w:pPr>
    </w:p>
    <w:p w14:paraId="7800F167" w14:textId="77777777" w:rsidR="00735D6D" w:rsidRDefault="00735D6D">
      <w:pPr>
        <w:rPr>
          <w:rFonts w:ascii="Arial" w:eastAsia="Calibri" w:hAnsi="Arial" w:cs="Arial"/>
          <w:b/>
          <w:sz w:val="18"/>
          <w:szCs w:val="18"/>
        </w:rPr>
      </w:pPr>
    </w:p>
    <w:p w14:paraId="5739E7A4" w14:textId="77777777" w:rsidR="00735D6D" w:rsidRDefault="00735D6D">
      <w:pPr>
        <w:rPr>
          <w:rFonts w:ascii="Arial" w:eastAsia="Calibri" w:hAnsi="Arial" w:cs="Arial"/>
          <w:b/>
          <w:sz w:val="18"/>
          <w:szCs w:val="18"/>
        </w:rPr>
      </w:pPr>
    </w:p>
    <w:p w14:paraId="637855B8" w14:textId="77777777" w:rsidR="00735D6D" w:rsidRDefault="00735D6D">
      <w:pPr>
        <w:rPr>
          <w:rFonts w:ascii="Arial" w:eastAsia="Calibri" w:hAnsi="Arial" w:cs="Arial"/>
          <w:b/>
          <w:sz w:val="18"/>
          <w:szCs w:val="18"/>
        </w:rPr>
      </w:pPr>
    </w:p>
    <w:p w14:paraId="1A7D5734" w14:textId="77777777" w:rsidR="00735D6D" w:rsidRDefault="00735D6D">
      <w:pPr>
        <w:rPr>
          <w:rFonts w:ascii="Arial" w:eastAsia="Calibri" w:hAnsi="Arial" w:cs="Arial"/>
          <w:b/>
          <w:sz w:val="18"/>
          <w:szCs w:val="18"/>
        </w:rPr>
      </w:pPr>
    </w:p>
    <w:p w14:paraId="558713D2" w14:textId="77777777" w:rsidR="00735D6D" w:rsidRDefault="00735D6D">
      <w:pPr>
        <w:rPr>
          <w:rFonts w:ascii="Arial" w:eastAsia="Calibri" w:hAnsi="Arial" w:cs="Arial"/>
          <w:b/>
          <w:sz w:val="18"/>
          <w:szCs w:val="18"/>
        </w:rPr>
      </w:pPr>
    </w:p>
    <w:p w14:paraId="3A104664" w14:textId="77777777" w:rsidR="00735D6D" w:rsidRDefault="00735D6D">
      <w:pPr>
        <w:rPr>
          <w:rFonts w:ascii="Arial" w:eastAsia="Calibri" w:hAnsi="Arial" w:cs="Arial"/>
          <w:b/>
          <w:sz w:val="18"/>
          <w:szCs w:val="18"/>
        </w:rPr>
      </w:pPr>
    </w:p>
    <w:p w14:paraId="1D6941C6" w14:textId="77777777" w:rsidR="00735D6D" w:rsidRDefault="00735D6D">
      <w:pPr>
        <w:rPr>
          <w:rFonts w:ascii="Arial" w:eastAsia="Calibri" w:hAnsi="Arial" w:cs="Arial"/>
          <w:b/>
          <w:sz w:val="18"/>
          <w:szCs w:val="18"/>
        </w:rPr>
      </w:pPr>
    </w:p>
    <w:p w14:paraId="6A0CFB6E" w14:textId="77777777" w:rsidR="00735D6D" w:rsidRDefault="00735D6D">
      <w:pPr>
        <w:rPr>
          <w:rFonts w:ascii="Arial" w:eastAsia="Calibri" w:hAnsi="Arial" w:cs="Arial"/>
          <w:b/>
          <w:sz w:val="18"/>
          <w:szCs w:val="18"/>
        </w:rPr>
      </w:pPr>
    </w:p>
    <w:p w14:paraId="0F169523" w14:textId="77777777" w:rsidR="00735D6D" w:rsidRDefault="00735D6D">
      <w:pPr>
        <w:rPr>
          <w:rFonts w:ascii="Arial" w:eastAsia="Calibri" w:hAnsi="Arial" w:cs="Arial"/>
          <w:b/>
          <w:sz w:val="18"/>
          <w:szCs w:val="18"/>
        </w:rPr>
      </w:pPr>
    </w:p>
    <w:p w14:paraId="706421F3" w14:textId="77777777" w:rsidR="00735D6D" w:rsidRDefault="00735D6D">
      <w:pPr>
        <w:rPr>
          <w:rFonts w:ascii="Arial" w:eastAsia="Calibri" w:hAnsi="Arial" w:cs="Arial"/>
          <w:b/>
          <w:sz w:val="18"/>
          <w:szCs w:val="18"/>
        </w:rPr>
      </w:pPr>
    </w:p>
    <w:p w14:paraId="4C7756FF" w14:textId="77777777" w:rsidR="00270F89" w:rsidRDefault="00270F89" w:rsidP="00270F89">
      <w:pPr>
        <w:jc w:val="center"/>
        <w:rPr>
          <w:rFonts w:ascii="Arial" w:hAnsi="Arial" w:cs="Arial"/>
          <w:b/>
          <w:bCs/>
          <w:iCs/>
          <w:sz w:val="16"/>
          <w:szCs w:val="16"/>
          <w:u w:val="single"/>
        </w:rPr>
      </w:pPr>
    </w:p>
    <w:p w14:paraId="195147E2"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lastRenderedPageBreak/>
        <w:t>BENEFICIARY ATTESTATION</w:t>
      </w:r>
    </w:p>
    <w:p w14:paraId="5E3F7B5F" w14:textId="77777777" w:rsidR="00270F89" w:rsidRDefault="00270F89" w:rsidP="00270F89">
      <w:pPr>
        <w:jc w:val="center"/>
        <w:rPr>
          <w:rFonts w:ascii="Arial" w:hAnsi="Arial" w:cs="Arial"/>
          <w:i/>
          <w:sz w:val="16"/>
          <w:szCs w:val="16"/>
        </w:rPr>
      </w:pPr>
    </w:p>
    <w:p w14:paraId="446CD649"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that I provide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1E658224" w14:textId="77777777" w:rsidR="00270F89" w:rsidRPr="00735D6D" w:rsidRDefault="00270F89" w:rsidP="00270F89">
      <w:pPr>
        <w:ind w:left="-540"/>
        <w:jc w:val="both"/>
        <w:rPr>
          <w:rFonts w:ascii="Arial" w:hAnsi="Arial" w:cs="Arial"/>
          <w:iCs/>
          <w:sz w:val="20"/>
          <w:szCs w:val="20"/>
        </w:rPr>
      </w:pPr>
    </w:p>
    <w:p w14:paraId="373E6DD4"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7E6FD241" w14:textId="77777777" w:rsidTr="006F7020">
        <w:trPr>
          <w:trHeight w:val="288"/>
        </w:trPr>
        <w:tc>
          <w:tcPr>
            <w:tcW w:w="5015" w:type="dxa"/>
            <w:shd w:val="clear" w:color="auto" w:fill="auto"/>
            <w:vAlign w:val="center"/>
          </w:tcPr>
          <w:p w14:paraId="7108342E"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62C6C49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4490008A" w14:textId="77777777" w:rsidTr="006F7020">
        <w:trPr>
          <w:trHeight w:val="288"/>
        </w:trPr>
        <w:tc>
          <w:tcPr>
            <w:tcW w:w="5015" w:type="dxa"/>
            <w:shd w:val="clear" w:color="auto" w:fill="auto"/>
            <w:vAlign w:val="center"/>
          </w:tcPr>
          <w:p w14:paraId="22E1F0D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50E0364D"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63717C6E" w14:textId="77777777" w:rsidR="00270F89" w:rsidRDefault="00270F89">
      <w:pPr>
        <w:rPr>
          <w:rFonts w:ascii="Arial" w:eastAsia="Calibri" w:hAnsi="Arial" w:cs="Arial"/>
          <w:b/>
          <w:sz w:val="18"/>
          <w:szCs w:val="18"/>
        </w:rPr>
      </w:pPr>
    </w:p>
    <w:p w14:paraId="13BF810C" w14:textId="77777777" w:rsidR="00270F89" w:rsidRDefault="00270F89">
      <w:pPr>
        <w:rPr>
          <w:rFonts w:ascii="Arial" w:eastAsia="Calibri" w:hAnsi="Arial" w:cs="Arial"/>
          <w:b/>
          <w:sz w:val="18"/>
          <w:szCs w:val="18"/>
        </w:rPr>
      </w:pPr>
    </w:p>
    <w:p w14:paraId="34C67137" w14:textId="77777777" w:rsidR="006C15CB" w:rsidRPr="004136CF" w:rsidRDefault="006C15CB" w:rsidP="006C15CB">
      <w:pPr>
        <w:spacing w:after="200"/>
        <w:contextualSpacing/>
        <w:rPr>
          <w:rFonts w:ascii="Arial" w:eastAsia="Calibri" w:hAnsi="Arial" w:cs="Arial"/>
          <w:b/>
          <w:sz w:val="21"/>
          <w:szCs w:val="21"/>
        </w:rPr>
      </w:pPr>
    </w:p>
    <w:p w14:paraId="3BF22C3D"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5497F128"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1753FA7C" w14:textId="77777777" w:rsidTr="006F7020">
        <w:tc>
          <w:tcPr>
            <w:tcW w:w="2772" w:type="dxa"/>
            <w:gridSpan w:val="2"/>
            <w:shd w:val="clear" w:color="auto" w:fill="FABF8F"/>
            <w:vAlign w:val="center"/>
          </w:tcPr>
          <w:p w14:paraId="640B72EE"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264507C7"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414825AD"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07DA2329"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5683900B"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039E006"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7A51953D" w14:textId="77777777" w:rsidTr="006F7020">
        <w:trPr>
          <w:trHeight w:val="1160"/>
        </w:trPr>
        <w:tc>
          <w:tcPr>
            <w:tcW w:w="2772" w:type="dxa"/>
            <w:gridSpan w:val="2"/>
            <w:shd w:val="clear" w:color="auto" w:fill="auto"/>
            <w:vAlign w:val="center"/>
          </w:tcPr>
          <w:p w14:paraId="0BBD1249"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6F732693"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2F9BCE1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73EF9FE"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6093561"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29EFCC0C" w14:textId="77777777" w:rsidTr="006F7020">
        <w:trPr>
          <w:trHeight w:val="491"/>
        </w:trPr>
        <w:tc>
          <w:tcPr>
            <w:tcW w:w="6038" w:type="dxa"/>
            <w:gridSpan w:val="5"/>
            <w:shd w:val="clear" w:color="auto" w:fill="BFBFBF"/>
            <w:vAlign w:val="center"/>
          </w:tcPr>
          <w:p w14:paraId="26D73E8C" w14:textId="77777777" w:rsidR="00E0493E" w:rsidRPr="006F7020" w:rsidRDefault="00E0493E" w:rsidP="003C0D08">
            <w:pPr>
              <w:contextualSpacing/>
              <w:rPr>
                <w:rFonts w:ascii="Arial" w:eastAsia="Calibri" w:hAnsi="Arial" w:cs="Arial"/>
                <w:b/>
                <w:bCs/>
                <w:sz w:val="18"/>
                <w:szCs w:val="18"/>
              </w:rPr>
            </w:pPr>
          </w:p>
          <w:p w14:paraId="2A873E3A"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216B07D8"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2218BBF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632CB592" w14:textId="77777777" w:rsidTr="006F7020">
        <w:trPr>
          <w:trHeight w:val="320"/>
        </w:trPr>
        <w:tc>
          <w:tcPr>
            <w:tcW w:w="6038" w:type="dxa"/>
            <w:gridSpan w:val="5"/>
            <w:shd w:val="clear" w:color="auto" w:fill="auto"/>
            <w:vAlign w:val="center"/>
          </w:tcPr>
          <w:p w14:paraId="6F73AF9D" w14:textId="77777777" w:rsidR="00E0493E" w:rsidRPr="006F7020" w:rsidRDefault="00E0493E" w:rsidP="003C0D08">
            <w:pPr>
              <w:contextualSpacing/>
              <w:rPr>
                <w:rFonts w:ascii="Arial" w:eastAsia="Calibri" w:hAnsi="Arial" w:cs="Arial"/>
                <w:sz w:val="16"/>
                <w:szCs w:val="16"/>
              </w:rPr>
            </w:pPr>
          </w:p>
          <w:p w14:paraId="4425104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5CEE192E" w14:textId="77777777" w:rsidR="00E0493E" w:rsidRPr="006F7020" w:rsidRDefault="00E0493E" w:rsidP="003C0D08">
            <w:pPr>
              <w:contextualSpacing/>
              <w:rPr>
                <w:rFonts w:ascii="Arial" w:eastAsia="Calibri" w:hAnsi="Arial" w:cs="Arial"/>
                <w:sz w:val="16"/>
                <w:szCs w:val="16"/>
              </w:rPr>
            </w:pPr>
          </w:p>
          <w:p w14:paraId="3548EC0D"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49948F9B" w14:textId="77777777" w:rsidR="00E0493E" w:rsidRPr="006F7020" w:rsidRDefault="00E0493E" w:rsidP="003C0D08">
            <w:pPr>
              <w:contextualSpacing/>
              <w:rPr>
                <w:rFonts w:ascii="Arial" w:eastAsia="Calibri" w:hAnsi="Arial" w:cs="Arial"/>
                <w:sz w:val="16"/>
                <w:szCs w:val="16"/>
                <w:u w:val="single"/>
                <w:shd w:val="clear" w:color="auto" w:fill="BFBFBF"/>
              </w:rPr>
            </w:pPr>
          </w:p>
          <w:p w14:paraId="635601D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590F7A8" w14:textId="77777777" w:rsidR="00E0493E" w:rsidRPr="006F7020" w:rsidRDefault="00E0493E" w:rsidP="003C0D08">
            <w:pPr>
              <w:contextualSpacing/>
              <w:rPr>
                <w:rFonts w:ascii="Arial" w:eastAsia="Calibri" w:hAnsi="Arial" w:cs="Arial"/>
                <w:sz w:val="16"/>
                <w:szCs w:val="16"/>
              </w:rPr>
            </w:pPr>
          </w:p>
          <w:p w14:paraId="5579D97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E98D119"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4B44C09C" w14:textId="77777777" w:rsidTr="006F7020">
              <w:tc>
                <w:tcPr>
                  <w:tcW w:w="4579" w:type="dxa"/>
                  <w:shd w:val="clear" w:color="auto" w:fill="auto"/>
                </w:tcPr>
                <w:p w14:paraId="079A7345"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626C1D7D" w14:textId="77777777" w:rsidTr="006F7020">
              <w:tc>
                <w:tcPr>
                  <w:tcW w:w="4579" w:type="dxa"/>
                  <w:shd w:val="clear" w:color="auto" w:fill="auto"/>
                </w:tcPr>
                <w:p w14:paraId="279DF066"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11C36B8"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68B42CEF"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710FA71B" w14:textId="77777777" w:rsidTr="006F7020">
        <w:trPr>
          <w:trHeight w:val="311"/>
        </w:trPr>
        <w:tc>
          <w:tcPr>
            <w:tcW w:w="1907" w:type="dxa"/>
            <w:shd w:val="clear" w:color="auto" w:fill="FDE9D9"/>
            <w:vAlign w:val="center"/>
          </w:tcPr>
          <w:p w14:paraId="453E9FB2"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0E813A98"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0EB1A54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501E2FE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1211AC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E0CCD9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C37BB0D"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0866CA4B" w14:textId="77777777" w:rsidTr="006F7020">
        <w:trPr>
          <w:trHeight w:val="266"/>
        </w:trPr>
        <w:tc>
          <w:tcPr>
            <w:tcW w:w="1907" w:type="dxa"/>
            <w:shd w:val="clear" w:color="auto" w:fill="auto"/>
            <w:vAlign w:val="center"/>
          </w:tcPr>
          <w:p w14:paraId="008A984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00134D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955BDE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96428E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2811C4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E268FC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BBBCCE8" w14:textId="77777777" w:rsidTr="006F7020">
        <w:trPr>
          <w:trHeight w:val="266"/>
        </w:trPr>
        <w:tc>
          <w:tcPr>
            <w:tcW w:w="1907" w:type="dxa"/>
            <w:shd w:val="clear" w:color="auto" w:fill="auto"/>
            <w:vAlign w:val="center"/>
          </w:tcPr>
          <w:p w14:paraId="6A6B628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4AFD99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93B5C0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5477BF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26CC99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27E8B8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78F176D" w14:textId="77777777" w:rsidTr="006F7020">
        <w:trPr>
          <w:trHeight w:val="266"/>
        </w:trPr>
        <w:tc>
          <w:tcPr>
            <w:tcW w:w="1907" w:type="dxa"/>
            <w:shd w:val="clear" w:color="auto" w:fill="auto"/>
            <w:vAlign w:val="center"/>
          </w:tcPr>
          <w:p w14:paraId="0EB0945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7384A1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5801952"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E583004"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836B90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6654ED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71A5C2B" w14:textId="77777777" w:rsidTr="006F7020">
        <w:trPr>
          <w:trHeight w:val="266"/>
        </w:trPr>
        <w:tc>
          <w:tcPr>
            <w:tcW w:w="1907" w:type="dxa"/>
            <w:shd w:val="clear" w:color="auto" w:fill="auto"/>
            <w:vAlign w:val="center"/>
          </w:tcPr>
          <w:p w14:paraId="578291B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71C8FD1"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DC60E3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21BD375"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08BFEEE"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5BFB89E"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07B1E90" w14:textId="77777777" w:rsidTr="006F7020">
        <w:trPr>
          <w:trHeight w:val="266"/>
        </w:trPr>
        <w:tc>
          <w:tcPr>
            <w:tcW w:w="1907" w:type="dxa"/>
            <w:shd w:val="clear" w:color="auto" w:fill="auto"/>
            <w:vAlign w:val="center"/>
          </w:tcPr>
          <w:p w14:paraId="694E9E2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8156741"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826E77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78B1C5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ECC355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B261EDF"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4E505413"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17EF70AF" w14:textId="77777777" w:rsidTr="00826499">
        <w:tc>
          <w:tcPr>
            <w:tcW w:w="2772" w:type="dxa"/>
            <w:gridSpan w:val="2"/>
            <w:shd w:val="clear" w:color="auto" w:fill="FABF8F"/>
            <w:vAlign w:val="center"/>
          </w:tcPr>
          <w:p w14:paraId="7AB64DF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3EDA009B"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4C56082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B83DC2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CA23E35"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67392FE6"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018CDF64" w14:textId="77777777" w:rsidTr="00826499">
        <w:trPr>
          <w:trHeight w:val="1160"/>
        </w:trPr>
        <w:tc>
          <w:tcPr>
            <w:tcW w:w="2772" w:type="dxa"/>
            <w:gridSpan w:val="2"/>
            <w:shd w:val="clear" w:color="auto" w:fill="auto"/>
            <w:vAlign w:val="center"/>
          </w:tcPr>
          <w:p w14:paraId="57C2B32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635FC73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C6B7AD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253E0A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6DEEF3E"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30201E42" w14:textId="77777777" w:rsidTr="00826499">
        <w:trPr>
          <w:trHeight w:val="491"/>
        </w:trPr>
        <w:tc>
          <w:tcPr>
            <w:tcW w:w="6038" w:type="dxa"/>
            <w:gridSpan w:val="5"/>
            <w:shd w:val="clear" w:color="auto" w:fill="BFBFBF"/>
            <w:vAlign w:val="center"/>
          </w:tcPr>
          <w:p w14:paraId="1462A5D8" w14:textId="77777777" w:rsidR="00FC2B2A" w:rsidRPr="006F7020" w:rsidRDefault="00FC2B2A" w:rsidP="00826499">
            <w:pPr>
              <w:contextualSpacing/>
              <w:rPr>
                <w:rFonts w:ascii="Arial" w:eastAsia="Calibri" w:hAnsi="Arial" w:cs="Arial"/>
                <w:b/>
                <w:bCs/>
                <w:sz w:val="18"/>
                <w:szCs w:val="18"/>
              </w:rPr>
            </w:pPr>
          </w:p>
          <w:p w14:paraId="278110E2"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1D718309"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26BCB2B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243E956C" w14:textId="77777777" w:rsidTr="00826499">
        <w:trPr>
          <w:trHeight w:val="320"/>
        </w:trPr>
        <w:tc>
          <w:tcPr>
            <w:tcW w:w="6038" w:type="dxa"/>
            <w:gridSpan w:val="5"/>
            <w:shd w:val="clear" w:color="auto" w:fill="auto"/>
            <w:vAlign w:val="center"/>
          </w:tcPr>
          <w:p w14:paraId="5B35A606" w14:textId="77777777" w:rsidR="00FC2B2A" w:rsidRPr="006F7020" w:rsidRDefault="00FC2B2A" w:rsidP="00826499">
            <w:pPr>
              <w:contextualSpacing/>
              <w:rPr>
                <w:rFonts w:ascii="Arial" w:eastAsia="Calibri" w:hAnsi="Arial" w:cs="Arial"/>
                <w:sz w:val="16"/>
                <w:szCs w:val="16"/>
              </w:rPr>
            </w:pPr>
          </w:p>
          <w:p w14:paraId="342F26C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0FEFACB6" w14:textId="77777777" w:rsidR="00FC2B2A" w:rsidRPr="006F7020" w:rsidRDefault="00FC2B2A" w:rsidP="00826499">
            <w:pPr>
              <w:contextualSpacing/>
              <w:rPr>
                <w:rFonts w:ascii="Arial" w:eastAsia="Calibri" w:hAnsi="Arial" w:cs="Arial"/>
                <w:sz w:val="16"/>
                <w:szCs w:val="16"/>
              </w:rPr>
            </w:pPr>
          </w:p>
          <w:p w14:paraId="78C184B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30DBFC5" w14:textId="77777777" w:rsidR="00FC2B2A" w:rsidRPr="006F7020" w:rsidRDefault="00FC2B2A" w:rsidP="00826499">
            <w:pPr>
              <w:contextualSpacing/>
              <w:rPr>
                <w:rFonts w:ascii="Arial" w:eastAsia="Calibri" w:hAnsi="Arial" w:cs="Arial"/>
                <w:sz w:val="16"/>
                <w:szCs w:val="16"/>
                <w:u w:val="single"/>
                <w:shd w:val="clear" w:color="auto" w:fill="BFBFBF"/>
              </w:rPr>
            </w:pPr>
          </w:p>
          <w:p w14:paraId="3182A72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C529086" w14:textId="77777777" w:rsidR="00FC2B2A" w:rsidRPr="006F7020" w:rsidRDefault="00FC2B2A" w:rsidP="00826499">
            <w:pPr>
              <w:contextualSpacing/>
              <w:rPr>
                <w:rFonts w:ascii="Arial" w:eastAsia="Calibri" w:hAnsi="Arial" w:cs="Arial"/>
                <w:sz w:val="16"/>
                <w:szCs w:val="16"/>
              </w:rPr>
            </w:pPr>
          </w:p>
          <w:p w14:paraId="067F685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60D23DE6"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41BD973B" w14:textId="77777777" w:rsidTr="00826499">
              <w:tc>
                <w:tcPr>
                  <w:tcW w:w="4579" w:type="dxa"/>
                  <w:shd w:val="clear" w:color="auto" w:fill="auto"/>
                </w:tcPr>
                <w:p w14:paraId="7C9D832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260CB638" w14:textId="77777777" w:rsidTr="00826499">
              <w:tc>
                <w:tcPr>
                  <w:tcW w:w="4579" w:type="dxa"/>
                  <w:shd w:val="clear" w:color="auto" w:fill="auto"/>
                </w:tcPr>
                <w:p w14:paraId="215F9C76"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C020F2A"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50B754D7"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4C82F91C" w14:textId="77777777" w:rsidTr="00826499">
        <w:trPr>
          <w:trHeight w:val="311"/>
        </w:trPr>
        <w:tc>
          <w:tcPr>
            <w:tcW w:w="1907" w:type="dxa"/>
            <w:shd w:val="clear" w:color="auto" w:fill="FDE9D9"/>
            <w:vAlign w:val="center"/>
          </w:tcPr>
          <w:p w14:paraId="0FF7177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154D0CA6"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47EB07E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1E9B33B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431AA9B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0ED0BC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50EA6DCC"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2009D87E" w14:textId="77777777" w:rsidTr="00826499">
        <w:trPr>
          <w:trHeight w:val="266"/>
        </w:trPr>
        <w:tc>
          <w:tcPr>
            <w:tcW w:w="1907" w:type="dxa"/>
            <w:shd w:val="clear" w:color="auto" w:fill="auto"/>
            <w:vAlign w:val="center"/>
          </w:tcPr>
          <w:p w14:paraId="579B846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4327BF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FC9AC5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6E431C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B56B2C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8145B9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67AE3DF" w14:textId="77777777" w:rsidTr="00826499">
        <w:trPr>
          <w:trHeight w:val="266"/>
        </w:trPr>
        <w:tc>
          <w:tcPr>
            <w:tcW w:w="1907" w:type="dxa"/>
            <w:shd w:val="clear" w:color="auto" w:fill="auto"/>
            <w:vAlign w:val="center"/>
          </w:tcPr>
          <w:p w14:paraId="34C3153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B10D43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FAA0C8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9AFB35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4800D1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F81ED5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4DE41B9" w14:textId="77777777" w:rsidTr="00826499">
        <w:trPr>
          <w:trHeight w:val="266"/>
        </w:trPr>
        <w:tc>
          <w:tcPr>
            <w:tcW w:w="1907" w:type="dxa"/>
            <w:shd w:val="clear" w:color="auto" w:fill="auto"/>
            <w:vAlign w:val="center"/>
          </w:tcPr>
          <w:p w14:paraId="53849D8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19B403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BFC775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F7A54B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311A93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7961CD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E7ED4A9" w14:textId="77777777" w:rsidTr="00826499">
        <w:trPr>
          <w:trHeight w:val="266"/>
        </w:trPr>
        <w:tc>
          <w:tcPr>
            <w:tcW w:w="1907" w:type="dxa"/>
            <w:shd w:val="clear" w:color="auto" w:fill="auto"/>
            <w:vAlign w:val="center"/>
          </w:tcPr>
          <w:p w14:paraId="1D8C1E3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36FECD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7DCB05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864FB9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51422A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0830C6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6EF8FE6" w14:textId="77777777" w:rsidTr="00826499">
        <w:trPr>
          <w:trHeight w:val="266"/>
        </w:trPr>
        <w:tc>
          <w:tcPr>
            <w:tcW w:w="1907" w:type="dxa"/>
            <w:shd w:val="clear" w:color="auto" w:fill="auto"/>
            <w:vAlign w:val="center"/>
          </w:tcPr>
          <w:p w14:paraId="32B10EB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D8D781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744D16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621A44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3A8CF9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E301DA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3F7055C7"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18F5AADB" w14:textId="77777777" w:rsidTr="00826499">
        <w:tc>
          <w:tcPr>
            <w:tcW w:w="2772" w:type="dxa"/>
            <w:gridSpan w:val="2"/>
            <w:shd w:val="clear" w:color="auto" w:fill="FABF8F"/>
            <w:vAlign w:val="center"/>
          </w:tcPr>
          <w:p w14:paraId="53978A5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77A3C7C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6135289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4F63F5C3"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48D814C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24A2E9F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65796BE5" w14:textId="77777777" w:rsidTr="00826499">
        <w:trPr>
          <w:trHeight w:val="1160"/>
        </w:trPr>
        <w:tc>
          <w:tcPr>
            <w:tcW w:w="2772" w:type="dxa"/>
            <w:gridSpan w:val="2"/>
            <w:shd w:val="clear" w:color="auto" w:fill="auto"/>
            <w:vAlign w:val="center"/>
          </w:tcPr>
          <w:p w14:paraId="23A8410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08D4004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481BE0B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087968D"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CA79E87"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4B0ED4D5" w14:textId="77777777" w:rsidTr="00826499">
        <w:trPr>
          <w:trHeight w:val="491"/>
        </w:trPr>
        <w:tc>
          <w:tcPr>
            <w:tcW w:w="6038" w:type="dxa"/>
            <w:gridSpan w:val="5"/>
            <w:shd w:val="clear" w:color="auto" w:fill="BFBFBF"/>
            <w:vAlign w:val="center"/>
          </w:tcPr>
          <w:p w14:paraId="7E2D1BA3" w14:textId="77777777" w:rsidR="00FC2B2A" w:rsidRPr="006F7020" w:rsidRDefault="00FC2B2A" w:rsidP="00826499">
            <w:pPr>
              <w:contextualSpacing/>
              <w:rPr>
                <w:rFonts w:ascii="Arial" w:eastAsia="Calibri" w:hAnsi="Arial" w:cs="Arial"/>
                <w:b/>
                <w:bCs/>
                <w:sz w:val="18"/>
                <w:szCs w:val="18"/>
              </w:rPr>
            </w:pPr>
          </w:p>
          <w:p w14:paraId="238A2830"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0634898A"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288D2D4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D77FEBB" w14:textId="77777777" w:rsidTr="00826499">
        <w:trPr>
          <w:trHeight w:val="320"/>
        </w:trPr>
        <w:tc>
          <w:tcPr>
            <w:tcW w:w="6038" w:type="dxa"/>
            <w:gridSpan w:val="5"/>
            <w:shd w:val="clear" w:color="auto" w:fill="auto"/>
            <w:vAlign w:val="center"/>
          </w:tcPr>
          <w:p w14:paraId="1307D9A1" w14:textId="77777777" w:rsidR="00FC2B2A" w:rsidRPr="006F7020" w:rsidRDefault="00FC2B2A" w:rsidP="00826499">
            <w:pPr>
              <w:contextualSpacing/>
              <w:rPr>
                <w:rFonts w:ascii="Arial" w:eastAsia="Calibri" w:hAnsi="Arial" w:cs="Arial"/>
                <w:sz w:val="16"/>
                <w:szCs w:val="16"/>
              </w:rPr>
            </w:pPr>
          </w:p>
          <w:p w14:paraId="2F34BEB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158477E7" w14:textId="77777777" w:rsidR="00FC2B2A" w:rsidRPr="006F7020" w:rsidRDefault="00FC2B2A" w:rsidP="00826499">
            <w:pPr>
              <w:contextualSpacing/>
              <w:rPr>
                <w:rFonts w:ascii="Arial" w:eastAsia="Calibri" w:hAnsi="Arial" w:cs="Arial"/>
                <w:sz w:val="16"/>
                <w:szCs w:val="16"/>
              </w:rPr>
            </w:pPr>
          </w:p>
          <w:p w14:paraId="15F8861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7A3D5B39" w14:textId="77777777" w:rsidR="00FC2B2A" w:rsidRPr="006F7020" w:rsidRDefault="00FC2B2A" w:rsidP="00826499">
            <w:pPr>
              <w:contextualSpacing/>
              <w:rPr>
                <w:rFonts w:ascii="Arial" w:eastAsia="Calibri" w:hAnsi="Arial" w:cs="Arial"/>
                <w:sz w:val="16"/>
                <w:szCs w:val="16"/>
                <w:u w:val="single"/>
                <w:shd w:val="clear" w:color="auto" w:fill="BFBFBF"/>
              </w:rPr>
            </w:pPr>
          </w:p>
          <w:p w14:paraId="1EE19A5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4FEB909D" w14:textId="77777777" w:rsidR="00FC2B2A" w:rsidRPr="006F7020" w:rsidRDefault="00FC2B2A" w:rsidP="00826499">
            <w:pPr>
              <w:contextualSpacing/>
              <w:rPr>
                <w:rFonts w:ascii="Arial" w:eastAsia="Calibri" w:hAnsi="Arial" w:cs="Arial"/>
                <w:sz w:val="16"/>
                <w:szCs w:val="16"/>
              </w:rPr>
            </w:pPr>
          </w:p>
          <w:p w14:paraId="1B17C50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9EE9041"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1FA2F6AC" w14:textId="77777777" w:rsidTr="00826499">
              <w:tc>
                <w:tcPr>
                  <w:tcW w:w="4579" w:type="dxa"/>
                  <w:shd w:val="clear" w:color="auto" w:fill="auto"/>
                </w:tcPr>
                <w:p w14:paraId="50211156"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509FD813" w14:textId="77777777" w:rsidTr="00826499">
              <w:tc>
                <w:tcPr>
                  <w:tcW w:w="4579" w:type="dxa"/>
                  <w:shd w:val="clear" w:color="auto" w:fill="auto"/>
                </w:tcPr>
                <w:p w14:paraId="49DDE393"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07055FE"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1F3132D6"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6DE546CB" w14:textId="77777777" w:rsidTr="00826499">
        <w:trPr>
          <w:trHeight w:val="311"/>
        </w:trPr>
        <w:tc>
          <w:tcPr>
            <w:tcW w:w="1907" w:type="dxa"/>
            <w:shd w:val="clear" w:color="auto" w:fill="FDE9D9"/>
            <w:vAlign w:val="center"/>
          </w:tcPr>
          <w:p w14:paraId="3F740E3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62535735"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324581A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2F8C48C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3D1A57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0CC644B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D45E815"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37A640ED" w14:textId="77777777" w:rsidTr="00826499">
        <w:trPr>
          <w:trHeight w:val="266"/>
        </w:trPr>
        <w:tc>
          <w:tcPr>
            <w:tcW w:w="1907" w:type="dxa"/>
            <w:shd w:val="clear" w:color="auto" w:fill="auto"/>
            <w:vAlign w:val="center"/>
          </w:tcPr>
          <w:p w14:paraId="0FD9B96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EAB892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5B96EF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5E3C73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E5F352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58698F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DCCC142" w14:textId="77777777" w:rsidTr="00826499">
        <w:trPr>
          <w:trHeight w:val="266"/>
        </w:trPr>
        <w:tc>
          <w:tcPr>
            <w:tcW w:w="1907" w:type="dxa"/>
            <w:shd w:val="clear" w:color="auto" w:fill="auto"/>
            <w:vAlign w:val="center"/>
          </w:tcPr>
          <w:p w14:paraId="001582B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lastRenderedPageBreak/>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44560C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49F980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9972551"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67F952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789D56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79DB5FE" w14:textId="77777777" w:rsidTr="00826499">
        <w:trPr>
          <w:trHeight w:val="266"/>
        </w:trPr>
        <w:tc>
          <w:tcPr>
            <w:tcW w:w="1907" w:type="dxa"/>
            <w:shd w:val="clear" w:color="auto" w:fill="auto"/>
            <w:vAlign w:val="center"/>
          </w:tcPr>
          <w:p w14:paraId="131EEFF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4E7F12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11A4D2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90E22DD"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E5C488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55777D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1B87B4A" w14:textId="77777777" w:rsidTr="00826499">
        <w:trPr>
          <w:trHeight w:val="266"/>
        </w:trPr>
        <w:tc>
          <w:tcPr>
            <w:tcW w:w="1907" w:type="dxa"/>
            <w:shd w:val="clear" w:color="auto" w:fill="auto"/>
            <w:vAlign w:val="center"/>
          </w:tcPr>
          <w:p w14:paraId="085BBC4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2528B9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3C2089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5D0F99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D0453F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A15645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349BAA14" w14:textId="77777777" w:rsidTr="00826499">
        <w:trPr>
          <w:trHeight w:val="266"/>
        </w:trPr>
        <w:tc>
          <w:tcPr>
            <w:tcW w:w="1907" w:type="dxa"/>
            <w:shd w:val="clear" w:color="auto" w:fill="auto"/>
            <w:vAlign w:val="center"/>
          </w:tcPr>
          <w:p w14:paraId="1D5E732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B73FAD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B6A843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05DF1D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F148F9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2D65C3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52D898C8" w14:textId="77777777" w:rsidR="00FC2B2A" w:rsidRPr="004136CF" w:rsidRDefault="00FC2B2A" w:rsidP="001C27BE">
      <w:pPr>
        <w:rPr>
          <w:rFonts w:ascii="Arial" w:eastAsia="Calibri" w:hAnsi="Arial" w:cs="Arial"/>
          <w:b/>
          <w:sz w:val="21"/>
          <w:szCs w:val="21"/>
        </w:rPr>
      </w:pPr>
    </w:p>
    <w:p w14:paraId="5A6A107D"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094644C0" w14:textId="77777777" w:rsidTr="00826499">
        <w:tc>
          <w:tcPr>
            <w:tcW w:w="2772" w:type="dxa"/>
            <w:gridSpan w:val="2"/>
            <w:shd w:val="clear" w:color="auto" w:fill="FABF8F"/>
            <w:vAlign w:val="center"/>
          </w:tcPr>
          <w:p w14:paraId="3207717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6298A4D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14F8B84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4C346E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7283D91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472C4B0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010CFFC2" w14:textId="77777777" w:rsidTr="00826499">
        <w:trPr>
          <w:trHeight w:val="1160"/>
        </w:trPr>
        <w:tc>
          <w:tcPr>
            <w:tcW w:w="2772" w:type="dxa"/>
            <w:gridSpan w:val="2"/>
            <w:shd w:val="clear" w:color="auto" w:fill="auto"/>
            <w:vAlign w:val="center"/>
          </w:tcPr>
          <w:p w14:paraId="67C835F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06CC2C9D"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1D8469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11A1575"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20B5FF39"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13A8DC9E" w14:textId="77777777" w:rsidTr="00826499">
        <w:trPr>
          <w:trHeight w:val="491"/>
        </w:trPr>
        <w:tc>
          <w:tcPr>
            <w:tcW w:w="6038" w:type="dxa"/>
            <w:gridSpan w:val="5"/>
            <w:shd w:val="clear" w:color="auto" w:fill="BFBFBF"/>
            <w:vAlign w:val="center"/>
          </w:tcPr>
          <w:p w14:paraId="6ABC64FB" w14:textId="77777777" w:rsidR="00FC2B2A" w:rsidRPr="006F7020" w:rsidRDefault="00FC2B2A" w:rsidP="00826499">
            <w:pPr>
              <w:contextualSpacing/>
              <w:rPr>
                <w:rFonts w:ascii="Arial" w:eastAsia="Calibri" w:hAnsi="Arial" w:cs="Arial"/>
                <w:b/>
                <w:bCs/>
                <w:sz w:val="18"/>
                <w:szCs w:val="18"/>
              </w:rPr>
            </w:pPr>
          </w:p>
          <w:p w14:paraId="587AD12B"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7AB737B5"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61E119D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5E82A446" w14:textId="77777777" w:rsidTr="00826499">
        <w:trPr>
          <w:trHeight w:val="320"/>
        </w:trPr>
        <w:tc>
          <w:tcPr>
            <w:tcW w:w="6038" w:type="dxa"/>
            <w:gridSpan w:val="5"/>
            <w:shd w:val="clear" w:color="auto" w:fill="auto"/>
            <w:vAlign w:val="center"/>
          </w:tcPr>
          <w:p w14:paraId="502463E0" w14:textId="77777777" w:rsidR="00FC2B2A" w:rsidRPr="006F7020" w:rsidRDefault="00FC2B2A" w:rsidP="00826499">
            <w:pPr>
              <w:contextualSpacing/>
              <w:rPr>
                <w:rFonts w:ascii="Arial" w:eastAsia="Calibri" w:hAnsi="Arial" w:cs="Arial"/>
                <w:sz w:val="16"/>
                <w:szCs w:val="16"/>
              </w:rPr>
            </w:pPr>
          </w:p>
          <w:p w14:paraId="1F18775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08A74530" w14:textId="77777777" w:rsidR="00FC2B2A" w:rsidRPr="006F7020" w:rsidRDefault="00FC2B2A" w:rsidP="00826499">
            <w:pPr>
              <w:contextualSpacing/>
              <w:rPr>
                <w:rFonts w:ascii="Arial" w:eastAsia="Calibri" w:hAnsi="Arial" w:cs="Arial"/>
                <w:sz w:val="16"/>
                <w:szCs w:val="16"/>
              </w:rPr>
            </w:pPr>
          </w:p>
          <w:p w14:paraId="1415EA3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27C777DB" w14:textId="77777777" w:rsidR="00FC2B2A" w:rsidRPr="006F7020" w:rsidRDefault="00FC2B2A" w:rsidP="00826499">
            <w:pPr>
              <w:contextualSpacing/>
              <w:rPr>
                <w:rFonts w:ascii="Arial" w:eastAsia="Calibri" w:hAnsi="Arial" w:cs="Arial"/>
                <w:sz w:val="16"/>
                <w:szCs w:val="16"/>
                <w:u w:val="single"/>
                <w:shd w:val="clear" w:color="auto" w:fill="BFBFBF"/>
              </w:rPr>
            </w:pPr>
          </w:p>
          <w:p w14:paraId="2A4DDCA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816F98B" w14:textId="77777777" w:rsidR="00FC2B2A" w:rsidRPr="006F7020" w:rsidRDefault="00FC2B2A" w:rsidP="00826499">
            <w:pPr>
              <w:contextualSpacing/>
              <w:rPr>
                <w:rFonts w:ascii="Arial" w:eastAsia="Calibri" w:hAnsi="Arial" w:cs="Arial"/>
                <w:sz w:val="16"/>
                <w:szCs w:val="16"/>
              </w:rPr>
            </w:pPr>
          </w:p>
          <w:p w14:paraId="746FFB2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703B13D"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7818EF56" w14:textId="77777777" w:rsidTr="00826499">
              <w:tc>
                <w:tcPr>
                  <w:tcW w:w="4579" w:type="dxa"/>
                  <w:shd w:val="clear" w:color="auto" w:fill="auto"/>
                </w:tcPr>
                <w:p w14:paraId="33B31427"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64FC9789" w14:textId="77777777" w:rsidTr="00826499">
              <w:tc>
                <w:tcPr>
                  <w:tcW w:w="4579" w:type="dxa"/>
                  <w:shd w:val="clear" w:color="auto" w:fill="auto"/>
                </w:tcPr>
                <w:p w14:paraId="6FA2A7E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4E105E40"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494E5E40"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7A11023C" w14:textId="77777777" w:rsidTr="00826499">
        <w:trPr>
          <w:trHeight w:val="311"/>
        </w:trPr>
        <w:tc>
          <w:tcPr>
            <w:tcW w:w="1907" w:type="dxa"/>
            <w:shd w:val="clear" w:color="auto" w:fill="FDE9D9"/>
            <w:vAlign w:val="center"/>
          </w:tcPr>
          <w:p w14:paraId="54E5084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717AF5B0"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15304AB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8AFFA6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1226B8D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28D94D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3C934D80"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53689ACD" w14:textId="77777777" w:rsidTr="00826499">
        <w:trPr>
          <w:trHeight w:val="266"/>
        </w:trPr>
        <w:tc>
          <w:tcPr>
            <w:tcW w:w="1907" w:type="dxa"/>
            <w:shd w:val="clear" w:color="auto" w:fill="auto"/>
            <w:vAlign w:val="center"/>
          </w:tcPr>
          <w:p w14:paraId="798FB6B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961CC0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7DCBC8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A3A33C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5E243B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44CDA8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D931D30" w14:textId="77777777" w:rsidTr="00826499">
        <w:trPr>
          <w:trHeight w:val="266"/>
        </w:trPr>
        <w:tc>
          <w:tcPr>
            <w:tcW w:w="1907" w:type="dxa"/>
            <w:shd w:val="clear" w:color="auto" w:fill="auto"/>
            <w:vAlign w:val="center"/>
          </w:tcPr>
          <w:p w14:paraId="6F078CE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FB653D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0BC113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9EC385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63AAD5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418918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C116AC9" w14:textId="77777777" w:rsidTr="00826499">
        <w:trPr>
          <w:trHeight w:val="266"/>
        </w:trPr>
        <w:tc>
          <w:tcPr>
            <w:tcW w:w="1907" w:type="dxa"/>
            <w:shd w:val="clear" w:color="auto" w:fill="auto"/>
            <w:vAlign w:val="center"/>
          </w:tcPr>
          <w:p w14:paraId="3FD3A91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60B559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BDF411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ED11B3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70F1E8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A12BE0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79258B8" w14:textId="77777777" w:rsidTr="00826499">
        <w:trPr>
          <w:trHeight w:val="266"/>
        </w:trPr>
        <w:tc>
          <w:tcPr>
            <w:tcW w:w="1907" w:type="dxa"/>
            <w:shd w:val="clear" w:color="auto" w:fill="auto"/>
            <w:vAlign w:val="center"/>
          </w:tcPr>
          <w:p w14:paraId="533A831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6C44D5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3D8EF9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46BF83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D1DAAE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632026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2A36AD6" w14:textId="77777777" w:rsidTr="00826499">
        <w:trPr>
          <w:trHeight w:val="266"/>
        </w:trPr>
        <w:tc>
          <w:tcPr>
            <w:tcW w:w="1907" w:type="dxa"/>
            <w:shd w:val="clear" w:color="auto" w:fill="auto"/>
            <w:vAlign w:val="center"/>
          </w:tcPr>
          <w:p w14:paraId="246272F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FE2668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B84CE6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0EEC1C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28B9A0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0A19A2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12467514" w14:textId="77777777" w:rsidR="00FC2B2A" w:rsidRDefault="00FC2B2A" w:rsidP="001C27BE">
      <w:pPr>
        <w:rPr>
          <w:rFonts w:ascii="Arial" w:eastAsia="Calibri" w:hAnsi="Arial" w:cs="Arial"/>
          <w:b/>
          <w:sz w:val="18"/>
          <w:szCs w:val="18"/>
        </w:rPr>
      </w:pPr>
    </w:p>
    <w:p w14:paraId="340631DF" w14:textId="77777777" w:rsidR="00FC2B2A" w:rsidRDefault="00FC2B2A" w:rsidP="001C27BE">
      <w:pPr>
        <w:rPr>
          <w:rFonts w:ascii="Arial" w:eastAsia="Calibri" w:hAnsi="Arial" w:cs="Arial"/>
          <w:b/>
          <w:sz w:val="18"/>
          <w:szCs w:val="18"/>
        </w:rPr>
      </w:pPr>
    </w:p>
    <w:p w14:paraId="6CB3F4ED" w14:textId="77777777" w:rsidR="00FC2B2A" w:rsidRDefault="00FC2B2A" w:rsidP="001C27BE">
      <w:pPr>
        <w:rPr>
          <w:rFonts w:ascii="Arial" w:eastAsia="Calibri" w:hAnsi="Arial" w:cs="Arial"/>
          <w:b/>
          <w:sz w:val="18"/>
          <w:szCs w:val="18"/>
        </w:rPr>
      </w:pPr>
    </w:p>
    <w:p w14:paraId="4EC81BC9" w14:textId="77777777" w:rsidR="00FC2B2A" w:rsidRDefault="00FC2B2A" w:rsidP="001C27BE">
      <w:pPr>
        <w:rPr>
          <w:rFonts w:ascii="Arial" w:eastAsia="Calibri" w:hAnsi="Arial" w:cs="Arial"/>
          <w:b/>
          <w:sz w:val="18"/>
          <w:szCs w:val="18"/>
        </w:rPr>
      </w:pPr>
    </w:p>
    <w:p w14:paraId="6DDED93D" w14:textId="77777777" w:rsidR="00FC2B2A" w:rsidRDefault="00FC2B2A" w:rsidP="001C27BE">
      <w:pPr>
        <w:rPr>
          <w:rFonts w:ascii="Arial" w:eastAsia="Calibri" w:hAnsi="Arial" w:cs="Arial"/>
          <w:b/>
          <w:sz w:val="18"/>
          <w:szCs w:val="18"/>
        </w:rPr>
      </w:pPr>
    </w:p>
    <w:p w14:paraId="1940F698" w14:textId="77777777" w:rsidR="00FC2B2A" w:rsidRPr="000C5D33" w:rsidRDefault="00FC2B2A" w:rsidP="00973D4F">
      <w:pPr>
        <w:rPr>
          <w:rFonts w:ascii="Arial" w:eastAsia="Calibri" w:hAnsi="Arial" w:cs="Arial"/>
          <w:b/>
          <w:sz w:val="18"/>
          <w:szCs w:val="18"/>
        </w:rPr>
      </w:pPr>
    </w:p>
    <w:p w14:paraId="6C40DB64" w14:textId="77777777" w:rsidR="00061204" w:rsidRPr="004136CF" w:rsidRDefault="00061204" w:rsidP="00973D4F">
      <w:pPr>
        <w:rPr>
          <w:rFonts w:ascii="Arial" w:hAnsi="Arial" w:cs="Arial"/>
          <w:b/>
          <w:color w:val="FF0000"/>
          <w:spacing w:val="-8"/>
          <w:sz w:val="18"/>
        </w:rPr>
      </w:pPr>
    </w:p>
    <w:p w14:paraId="0F2D71AF" w14:textId="77777777" w:rsidR="008203A4" w:rsidRPr="006F7020" w:rsidRDefault="008203A4" w:rsidP="00C34F2E">
      <w:pPr>
        <w:ind w:left="-630"/>
        <w:contextualSpacing/>
        <w:jc w:val="center"/>
        <w:rPr>
          <w:rFonts w:ascii="Arial" w:hAnsi="Arial" w:cs="Arial"/>
          <w:b/>
          <w:color w:val="000000"/>
          <w:spacing w:val="-8"/>
          <w:sz w:val="18"/>
        </w:rPr>
      </w:pPr>
    </w:p>
    <w:p w14:paraId="5D6EFED8"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785B4" w14:textId="77777777" w:rsidR="00860B48" w:rsidRDefault="00860B48" w:rsidP="008231C1">
      <w:r>
        <w:separator/>
      </w:r>
    </w:p>
  </w:endnote>
  <w:endnote w:type="continuationSeparator" w:id="0">
    <w:p w14:paraId="61139FE9" w14:textId="77777777" w:rsidR="00860B48" w:rsidRDefault="00860B48"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2ADD6"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18A90C01" wp14:editId="283E49FF">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78A987FC"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8A90C01"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78A987FC"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FF316" w14:textId="77777777" w:rsidR="00860B48" w:rsidRDefault="00860B48" w:rsidP="008231C1">
      <w:r>
        <w:separator/>
      </w:r>
    </w:p>
  </w:footnote>
  <w:footnote w:type="continuationSeparator" w:id="0">
    <w:p w14:paraId="36DF85EE" w14:textId="77777777" w:rsidR="00860B48" w:rsidRDefault="00860B48"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860B48"/>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651A3"/>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E62F9"/>
    <w:rsid w:val="001E776B"/>
    <w:rsid w:val="001E7E5C"/>
    <w:rsid w:val="001F34AB"/>
    <w:rsid w:val="001F435B"/>
    <w:rsid w:val="00210202"/>
    <w:rsid w:val="0022442C"/>
    <w:rsid w:val="00225344"/>
    <w:rsid w:val="002312A9"/>
    <w:rsid w:val="00235960"/>
    <w:rsid w:val="00242D2B"/>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519E4"/>
    <w:rsid w:val="00851C4D"/>
    <w:rsid w:val="008525A8"/>
    <w:rsid w:val="008573E1"/>
    <w:rsid w:val="00860B48"/>
    <w:rsid w:val="00862C34"/>
    <w:rsid w:val="00867917"/>
    <w:rsid w:val="00870964"/>
    <w:rsid w:val="0087432A"/>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D5ED9"/>
    <w:rsid w:val="009E0E86"/>
    <w:rsid w:val="009E1BAA"/>
    <w:rsid w:val="009E1CCA"/>
    <w:rsid w:val="00A0035B"/>
    <w:rsid w:val="00A06147"/>
    <w:rsid w:val="00A06D82"/>
    <w:rsid w:val="00A11897"/>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B7104"/>
    <w:rsid w:val="00CC0537"/>
    <w:rsid w:val="00CC7800"/>
    <w:rsid w:val="00CD419B"/>
    <w:rsid w:val="00CE3036"/>
    <w:rsid w:val="00CE4356"/>
    <w:rsid w:val="00CF04F6"/>
    <w:rsid w:val="00D029B8"/>
    <w:rsid w:val="00D0380F"/>
    <w:rsid w:val="00D0577E"/>
    <w:rsid w:val="00D063E1"/>
    <w:rsid w:val="00D066A3"/>
    <w:rsid w:val="00D0674E"/>
    <w:rsid w:val="00D1053E"/>
    <w:rsid w:val="00D137C6"/>
    <w:rsid w:val="00D13E26"/>
    <w:rsid w:val="00D157AD"/>
    <w:rsid w:val="00D2766C"/>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B54"/>
    <w:rsid w:val="00E826B5"/>
    <w:rsid w:val="00E875D8"/>
    <w:rsid w:val="00EA238B"/>
    <w:rsid w:val="00EB6EC7"/>
    <w:rsid w:val="00ED1100"/>
    <w:rsid w:val="00ED7855"/>
    <w:rsid w:val="00ED7CC8"/>
    <w:rsid w:val="00EE1446"/>
    <w:rsid w:val="00EE61C5"/>
    <w:rsid w:val="00EF7B9B"/>
    <w:rsid w:val="00EF7BD4"/>
    <w:rsid w:val="00F03884"/>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A0D2A9"/>
  <w14:defaultImageDpi w14:val="330"/>
  <w15:docId w15:val="{F003F716-4903-4870-A652-3ECA2107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5\FY25%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Props1.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3.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customXml/itemProps4.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1</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Abdullah, Ameer</dc:creator>
  <cp:keywords/>
  <dc:description/>
  <cp:lastModifiedBy>Abdullah, Ameer (OCFO)</cp:lastModifiedBy>
  <cp:revision>1</cp:revision>
  <cp:lastPrinted>2019-07-22T17:23:00Z</cp:lastPrinted>
  <dcterms:created xsi:type="dcterms:W3CDTF">2024-12-06T12:09:00Z</dcterms:created>
  <dcterms:modified xsi:type="dcterms:W3CDTF">2024-12-06T12:10:00Z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